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ABBB9" w14:textId="77777777" w:rsidR="008E54D1" w:rsidRDefault="008E54D1" w:rsidP="008E54D1">
      <w:pPr>
        <w:pStyle w:val="NoSpacing"/>
      </w:pPr>
      <w:r>
        <w:rPr>
          <w:u w:val="single"/>
        </w:rPr>
        <w:t>Richard BURDON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49807B01" w14:textId="77777777" w:rsidR="008E54D1" w:rsidRDefault="008E54D1" w:rsidP="008E54D1">
      <w:pPr>
        <w:pStyle w:val="NoSpacing"/>
      </w:pPr>
    </w:p>
    <w:p w14:paraId="60FBA430" w14:textId="77777777" w:rsidR="008E54D1" w:rsidRDefault="008E54D1" w:rsidP="008E54D1">
      <w:pPr>
        <w:pStyle w:val="NoSpacing"/>
      </w:pPr>
    </w:p>
    <w:p w14:paraId="30D6A293" w14:textId="77777777" w:rsidR="008E54D1" w:rsidRDefault="008E54D1" w:rsidP="008E54D1">
      <w:pPr>
        <w:pStyle w:val="NoSpacing"/>
      </w:pPr>
      <w:r>
        <w:tab/>
        <w:t>1483</w:t>
      </w:r>
      <w:r>
        <w:tab/>
        <w:t xml:space="preserve">He made a plaint of debt against Richard </w:t>
      </w:r>
      <w:proofErr w:type="spellStart"/>
      <w:r>
        <w:t>Bryght</w:t>
      </w:r>
      <w:proofErr w:type="spellEnd"/>
      <w:r>
        <w:t xml:space="preserve"> of Loose, Kent.</w:t>
      </w:r>
    </w:p>
    <w:p w14:paraId="3527B2C7" w14:textId="77777777" w:rsidR="008E54D1" w:rsidRDefault="008E54D1" w:rsidP="008E54D1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4F0239CF" w14:textId="77777777" w:rsidR="008E54D1" w:rsidRDefault="008E54D1" w:rsidP="008E54D1">
      <w:pPr>
        <w:pStyle w:val="NoSpacing"/>
      </w:pPr>
    </w:p>
    <w:p w14:paraId="237098E9" w14:textId="77777777" w:rsidR="008E54D1" w:rsidRDefault="008E54D1" w:rsidP="008E54D1">
      <w:pPr>
        <w:pStyle w:val="NoSpacing"/>
      </w:pPr>
    </w:p>
    <w:p w14:paraId="31A6ECE6" w14:textId="77777777" w:rsidR="008E54D1" w:rsidRDefault="008E54D1" w:rsidP="008E54D1">
      <w:pPr>
        <w:pStyle w:val="NoSpacing"/>
      </w:pPr>
      <w:r>
        <w:t>26 February 2019</w:t>
      </w:r>
    </w:p>
    <w:p w14:paraId="1EBC58A9" w14:textId="77777777" w:rsidR="006B2F86" w:rsidRPr="00E71FC3" w:rsidRDefault="008E54D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9A35F" w14:textId="77777777" w:rsidR="008E54D1" w:rsidRDefault="008E54D1" w:rsidP="00E71FC3">
      <w:pPr>
        <w:spacing w:after="0" w:line="240" w:lineRule="auto"/>
      </w:pPr>
      <w:r>
        <w:separator/>
      </w:r>
    </w:p>
  </w:endnote>
  <w:endnote w:type="continuationSeparator" w:id="0">
    <w:p w14:paraId="098C9968" w14:textId="77777777" w:rsidR="008E54D1" w:rsidRDefault="008E54D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4E04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214C0" w14:textId="77777777" w:rsidR="008E54D1" w:rsidRDefault="008E54D1" w:rsidP="00E71FC3">
      <w:pPr>
        <w:spacing w:after="0" w:line="240" w:lineRule="auto"/>
      </w:pPr>
      <w:r>
        <w:separator/>
      </w:r>
    </w:p>
  </w:footnote>
  <w:footnote w:type="continuationSeparator" w:id="0">
    <w:p w14:paraId="43E2150A" w14:textId="77777777" w:rsidR="008E54D1" w:rsidRDefault="008E54D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4D1"/>
    <w:rsid w:val="001A7C09"/>
    <w:rsid w:val="00577BD5"/>
    <w:rsid w:val="00656CBA"/>
    <w:rsid w:val="006A1F77"/>
    <w:rsid w:val="00733BE7"/>
    <w:rsid w:val="008E54D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667F4"/>
  <w15:chartTrackingRefBased/>
  <w15:docId w15:val="{E59C04CE-5704-4507-A377-F76234DF4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2019-03-01T21:21:00Z</dcterms:created>
  <dcterms:modified xsi:type="dcterms:W3CDTF">2019-03-01T21:22:00Z</dcterms:modified>
</cp:coreProperties>
</file>